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2939" w:rsidRPr="00C5099D" w:rsidRDefault="0079293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09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39" w:rsidRPr="00C5099D" w:rsidRDefault="00792939">
            <w:pPr>
              <w:jc w:val="both"/>
            </w:pPr>
            <w:r w:rsidRPr="00C5099D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92939" w:rsidRPr="00C5099D" w:rsidRDefault="00792939"/>
        </w:tc>
      </w:tr>
      <w:tr w:rsidR="00792939" w:rsidRPr="00C5099D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2150" w:type="dxa"/>
            <w:tcBorders>
              <w:top w:val="single" w:sz="4" w:space="0" w:color="000000"/>
            </w:tcBorders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1432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1433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1433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1433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831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817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</w:tcPr>
          <w:p w:rsidR="00792939" w:rsidRPr="00C5099D" w:rsidRDefault="00792939"/>
        </w:tc>
        <w:tc>
          <w:tcPr>
            <w:tcW w:w="57" w:type="dxa"/>
          </w:tcPr>
          <w:p w:rsidR="00792939" w:rsidRPr="00C5099D" w:rsidRDefault="00792939"/>
        </w:tc>
      </w:tr>
      <w:tr w:rsidR="00792939" w:rsidRPr="00C5099D">
        <w:trPr>
          <w:trHeight w:hRule="exact" w:val="444"/>
        </w:trPr>
        <w:tc>
          <w:tcPr>
            <w:tcW w:w="13425" w:type="dxa"/>
          </w:tcPr>
          <w:p w:rsidR="00792939" w:rsidRPr="00C5099D" w:rsidRDefault="00792939"/>
        </w:tc>
        <w:tc>
          <w:tcPr>
            <w:tcW w:w="2150" w:type="dxa"/>
            <w:shd w:val="clear" w:color="auto" w:fill="FFFFFF"/>
          </w:tcPr>
          <w:p w:rsidR="00792939" w:rsidRPr="00C5099D" w:rsidRDefault="0079293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C5099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792939" w:rsidRPr="00C5099D" w:rsidRDefault="00792939"/>
        </w:tc>
      </w:tr>
    </w:tbl>
    <w:p w:rsidR="00792939" w:rsidRDefault="00792939"/>
    <w:sectPr w:rsidR="00792939" w:rsidSect="006859F0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9F0"/>
    <w:rsid w:val="000E4136"/>
    <w:rsid w:val="006859F0"/>
    <w:rsid w:val="00792939"/>
    <w:rsid w:val="00C5099D"/>
    <w:rsid w:val="00C72D9F"/>
    <w:rsid w:val="00E4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9F0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2012-01-30T08:37:00Z</dcterms:created>
  <dcterms:modified xsi:type="dcterms:W3CDTF">2012-01-30T08:37:00Z</dcterms:modified>
</cp:coreProperties>
</file>